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P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  <w:bookmarkStart w:id="1" w:name="_GoBack"/>
      <w:bookmarkEnd w:id="1"/>
      <w:r>
        <w:rPr>
          <w:rFonts w:ascii="Arial" w:hAnsi="Arial" w:cs="Arial"/>
          <w:noProof/>
          <w:szCs w:val="24"/>
        </w:rPr>
        <w:drawing>
          <wp:inline distT="0" distB="0" distL="0" distR="0" wp14:anchorId="4A658C7A" wp14:editId="34CB0B33">
            <wp:extent cx="3474720" cy="1088390"/>
            <wp:effectExtent l="0" t="0" r="0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Podpisani/</w:t>
      </w:r>
      <w:r w:rsidR="00D9115C">
        <w:rPr>
          <w:rFonts w:ascii="Arial" w:hAnsi="Arial" w:cs="Arial"/>
          <w:sz w:val="22"/>
          <w:szCs w:val="22"/>
        </w:rPr>
        <w:t>-</w:t>
      </w:r>
      <w:r w:rsidRPr="006266FD">
        <w:rPr>
          <w:rFonts w:ascii="Arial" w:hAnsi="Arial" w:cs="Arial"/>
          <w:sz w:val="22"/>
          <w:szCs w:val="22"/>
        </w:rPr>
        <w:t xml:space="preserve">a </w:t>
      </w:r>
      <w:bookmarkStart w:id="2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proofErr w:type="gramStart"/>
      <w:r w:rsidRPr="006266FD">
        <w:rPr>
          <w:rFonts w:ascii="Arial" w:hAnsi="Arial" w:cs="Arial"/>
          <w:sz w:val="22"/>
          <w:szCs w:val="22"/>
        </w:rPr>
        <w:t>zaposlen</w:t>
      </w:r>
      <w:proofErr w:type="gramEnd"/>
      <w:r w:rsidRPr="006266FD">
        <w:rPr>
          <w:rFonts w:ascii="Arial" w:hAnsi="Arial" w:cs="Arial"/>
          <w:sz w:val="22"/>
          <w:szCs w:val="22"/>
        </w:rPr>
        <w:t>/a v</w:t>
      </w:r>
      <w:bookmarkStart w:id="3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ki je izvajalec storitev po Pogodbi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5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5"/>
      <w:r w:rsidRPr="006266FD">
        <w:rPr>
          <w:rFonts w:ascii="Arial" w:hAnsi="Arial" w:cs="Arial"/>
          <w:sz w:val="22"/>
          <w:szCs w:val="22"/>
        </w:rPr>
        <w:t>, sklenjeni z naročnikom Zavodom za zdravstveno zavarovanje Slovenije, Področna enota Informacijski center, Miklošičeva 24, 1507 Ljubljana,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poslovne podatke naročnika, do katerih bom imel/a dostop pri delu v zvezi z izvajanjem pogodbe,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osebne podatke v podatkovnih evidencah naročnika,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podatke in informacije organizacijskih in tehničnih rešitev,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me prekinitev pogodbe ali moja prekinitev delovnega razmerja z izvajalcem pogodbe ne razrešuje obveznosti iz zgornjih izjav,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slovenski zakonodaji.</w:t>
      </w:r>
      <w:r w:rsidR="00CC6ADB">
        <w:rPr>
          <w:rFonts w:ascii="Arial" w:hAnsi="Arial" w:cs="Arial"/>
          <w:sz w:val="22"/>
          <w:szCs w:val="22"/>
        </w:rPr>
        <w:t xml:space="preserve">  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  <w:t xml:space="preserve">     p</w:t>
      </w:r>
      <w:r w:rsidR="00470943" w:rsidRPr="00080B19">
        <w:rPr>
          <w:rFonts w:ascii="Arial" w:hAnsi="Arial"/>
          <w:sz w:val="22"/>
          <w:szCs w:val="22"/>
        </w:rPr>
        <w:t>odpis delavca/ke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385BF7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 PE IC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385BF7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385BF7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FF631A">
      <w:rPr>
        <w:rFonts w:ascii="Arial" w:hAnsi="Arial" w:cs="Arial"/>
        <w:i/>
        <w:sz w:val="16"/>
        <w:szCs w:val="16"/>
      </w:rPr>
      <w:t>V</w:t>
    </w:r>
    <w:r w:rsidRPr="006266FD">
      <w:rPr>
        <w:rFonts w:ascii="Arial" w:hAnsi="Arial" w:cs="Arial"/>
        <w:i/>
        <w:sz w:val="16"/>
        <w:szCs w:val="16"/>
      </w:rPr>
      <w:t>-4c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75606"/>
    <w:rsid w:val="001C2CC2"/>
    <w:rsid w:val="002015C3"/>
    <w:rsid w:val="002D46AC"/>
    <w:rsid w:val="002F6801"/>
    <w:rsid w:val="00344278"/>
    <w:rsid w:val="00385BF7"/>
    <w:rsid w:val="00393565"/>
    <w:rsid w:val="004528E2"/>
    <w:rsid w:val="00470943"/>
    <w:rsid w:val="004B043E"/>
    <w:rsid w:val="00606227"/>
    <w:rsid w:val="006266FD"/>
    <w:rsid w:val="007C555D"/>
    <w:rsid w:val="00813E49"/>
    <w:rsid w:val="0096185E"/>
    <w:rsid w:val="00A367A9"/>
    <w:rsid w:val="00AC79CC"/>
    <w:rsid w:val="00AD0588"/>
    <w:rsid w:val="00C44453"/>
    <w:rsid w:val="00C91700"/>
    <w:rsid w:val="00CC6ADB"/>
    <w:rsid w:val="00D9115C"/>
    <w:rsid w:val="00E1157E"/>
    <w:rsid w:val="00E73D60"/>
    <w:rsid w:val="00F832AB"/>
    <w:rsid w:val="00F9455C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6C3CF792.dotm</Template>
  <TotalTime>19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27</cp:revision>
  <cp:lastPrinted>2018-02-09T13:07:00Z</cp:lastPrinted>
  <dcterms:created xsi:type="dcterms:W3CDTF">2014-08-11T11:51:00Z</dcterms:created>
  <dcterms:modified xsi:type="dcterms:W3CDTF">2018-02-09T13:07:00Z</dcterms:modified>
</cp:coreProperties>
</file>